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485EC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KYME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b.ca.1410)</w:t>
      </w:r>
    </w:p>
    <w:p w:rsidR="00485ECB" w:rsidRDefault="00485EC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5ECB" w:rsidRDefault="00485EC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5ECB" w:rsidRDefault="00485EC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 of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Kyme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d.1432)(</w:t>
      </w:r>
      <w:proofErr w:type="gramEnd"/>
      <w:r>
        <w:rPr>
          <w:rFonts w:ascii="Times New Roman" w:hAnsi="Times New Roman" w:cs="Times New Roman"/>
          <w:sz w:val="24"/>
          <w:szCs w:val="24"/>
        </w:rPr>
        <w:t>q.v.)</w:t>
      </w:r>
    </w:p>
    <w:p w:rsidR="00485ECB" w:rsidRDefault="00485EC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24-9)</w:t>
      </w:r>
    </w:p>
    <w:p w:rsidR="00485ECB" w:rsidRDefault="00485EC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5ECB" w:rsidRDefault="00485EC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5ECB" w:rsidRDefault="00485EC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Jan.1432</w:t>
      </w:r>
      <w:r>
        <w:rPr>
          <w:rFonts w:ascii="Times New Roman" w:hAnsi="Times New Roman" w:cs="Times New Roman"/>
          <w:sz w:val="24"/>
          <w:szCs w:val="24"/>
        </w:rPr>
        <w:tab/>
        <w:t>His father died and he inherited his lands etc.  (ibid.)</w:t>
      </w:r>
    </w:p>
    <w:p w:rsidR="00485ECB" w:rsidRDefault="00485EC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5ECB" w:rsidRDefault="00485EC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5ECB" w:rsidRPr="00485ECB" w:rsidRDefault="00485ECB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13 January 2016</w:t>
      </w:r>
      <w:bookmarkStart w:id="0" w:name="_GoBack"/>
      <w:bookmarkEnd w:id="0"/>
    </w:p>
    <w:sectPr w:rsidR="00485ECB" w:rsidRPr="00485E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5ECB" w:rsidRDefault="00485ECB" w:rsidP="00564E3C">
      <w:pPr>
        <w:spacing w:after="0" w:line="240" w:lineRule="auto"/>
      </w:pPr>
      <w:r>
        <w:separator/>
      </w:r>
    </w:p>
  </w:endnote>
  <w:endnote w:type="continuationSeparator" w:id="0">
    <w:p w:rsidR="00485ECB" w:rsidRDefault="00485EC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85ECB">
      <w:rPr>
        <w:rFonts w:ascii="Times New Roman" w:hAnsi="Times New Roman" w:cs="Times New Roman"/>
        <w:noProof/>
        <w:sz w:val="24"/>
        <w:szCs w:val="24"/>
      </w:rPr>
      <w:t>13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5ECB" w:rsidRDefault="00485ECB" w:rsidP="00564E3C">
      <w:pPr>
        <w:spacing w:after="0" w:line="240" w:lineRule="auto"/>
      </w:pPr>
      <w:r>
        <w:separator/>
      </w:r>
    </w:p>
  </w:footnote>
  <w:footnote w:type="continuationSeparator" w:id="0">
    <w:p w:rsidR="00485ECB" w:rsidRDefault="00485EC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ECB"/>
    <w:rsid w:val="00372DC6"/>
    <w:rsid w:val="00485ECB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0BD71"/>
  <w15:chartTrackingRefBased/>
  <w15:docId w15:val="{84C42877-7381-469B-87C0-DE6D5D7DD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2016-01-13T21:39:00Z</dcterms:created>
  <dcterms:modified xsi:type="dcterms:W3CDTF">2016-01-13T21:40:00Z</dcterms:modified>
</cp:coreProperties>
</file>